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4E603" w14:textId="77777777" w:rsidR="00755659" w:rsidRDefault="00755659" w:rsidP="00755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3098FD66" w14:textId="77777777" w:rsidR="00755659" w:rsidRDefault="00755659" w:rsidP="00755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Great Billing,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Clerk.</w:t>
      </w:r>
    </w:p>
    <w:p w14:paraId="783DF2A4" w14:textId="77777777" w:rsidR="00755659" w:rsidRDefault="00755659" w:rsidP="00755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926D71" w14:textId="77777777" w:rsidR="00755659" w:rsidRDefault="00755659" w:rsidP="00755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7D8F99" w14:textId="77777777" w:rsidR="00755659" w:rsidRDefault="00755659" w:rsidP="00755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Hyrst</w:t>
      </w:r>
      <w:proofErr w:type="spellEnd"/>
      <w:r>
        <w:rPr>
          <w:rFonts w:ascii="Times New Roman" w:hAnsi="Times New Roman" w:cs="Times New Roman"/>
          <w:sz w:val="24"/>
          <w:szCs w:val="24"/>
        </w:rPr>
        <w:t>, chaplain(q.v.),</w:t>
      </w:r>
    </w:p>
    <w:p w14:paraId="5AFAAAAF" w14:textId="77777777" w:rsidR="00755659" w:rsidRDefault="00755659" w:rsidP="00755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of £10.   (C.P.R. 1467-77 p.3)</w:t>
      </w:r>
    </w:p>
    <w:p w14:paraId="5D72EE10" w14:textId="77777777" w:rsidR="00755659" w:rsidRDefault="00755659" w:rsidP="00755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23CAA2" w14:textId="77777777" w:rsidR="00755659" w:rsidRDefault="00755659" w:rsidP="00755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217522" w14:textId="77777777" w:rsidR="00755659" w:rsidRDefault="00755659" w:rsidP="00755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2021</w:t>
      </w:r>
    </w:p>
    <w:p w14:paraId="091D4E5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E3A74" w14:textId="77777777" w:rsidR="00755659" w:rsidRDefault="00755659" w:rsidP="009139A6">
      <w:r>
        <w:separator/>
      </w:r>
    </w:p>
  </w:endnote>
  <w:endnote w:type="continuationSeparator" w:id="0">
    <w:p w14:paraId="3F197EAC" w14:textId="77777777" w:rsidR="00755659" w:rsidRDefault="007556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8FD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125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19A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2D989" w14:textId="77777777" w:rsidR="00755659" w:rsidRDefault="00755659" w:rsidP="009139A6">
      <w:r>
        <w:separator/>
      </w:r>
    </w:p>
  </w:footnote>
  <w:footnote w:type="continuationSeparator" w:id="0">
    <w:p w14:paraId="22925D56" w14:textId="77777777" w:rsidR="00755659" w:rsidRDefault="007556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F17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008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257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659"/>
    <w:rsid w:val="000666E0"/>
    <w:rsid w:val="002510B7"/>
    <w:rsid w:val="005C130B"/>
    <w:rsid w:val="00755659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81729"/>
  <w15:chartTrackingRefBased/>
  <w15:docId w15:val="{7CE39953-E709-49AB-B853-35554832B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2021-03-18T14:07:00Z</dcterms:created>
  <dcterms:modified xsi:type="dcterms:W3CDTF">2021-03-18T14:07:00Z</dcterms:modified>
</cp:coreProperties>
</file>